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CE" w:rsidRPr="00BD209C" w:rsidRDefault="00E07AF7" w:rsidP="00926322">
      <w:pPr>
        <w:spacing w:before="240" w:after="0" w:line="360" w:lineRule="auto"/>
        <w:ind w:right="-70"/>
        <w:rPr>
          <w:b/>
        </w:rPr>
      </w:pPr>
      <w:r w:rsidRPr="00BD209C">
        <w:rPr>
          <w:b/>
        </w:rPr>
        <w:t xml:space="preserve">        Adı  Soyadı </w:t>
      </w:r>
      <w:proofErr w:type="gramStart"/>
      <w:r w:rsidRPr="00BD209C">
        <w:rPr>
          <w:b/>
        </w:rPr>
        <w:t>:</w:t>
      </w:r>
      <w:r w:rsidR="00417D93" w:rsidRPr="00BD209C">
        <w:rPr>
          <w:b/>
        </w:rPr>
        <w:t>…………………………………………</w:t>
      </w:r>
      <w:proofErr w:type="gramEnd"/>
      <w:r w:rsidR="00417D93" w:rsidRPr="00BD209C">
        <w:rPr>
          <w:b/>
        </w:rPr>
        <w:t xml:space="preserve">   </w:t>
      </w:r>
      <w:r w:rsidR="002A7FB5" w:rsidRPr="00BD209C">
        <w:rPr>
          <w:b/>
        </w:rPr>
        <w:tab/>
      </w:r>
      <w:r w:rsidR="002A7FB5" w:rsidRPr="00BD209C">
        <w:rPr>
          <w:b/>
        </w:rPr>
        <w:tab/>
      </w:r>
      <w:r w:rsidR="002A7FB5" w:rsidRPr="00BD209C">
        <w:rPr>
          <w:b/>
        </w:rPr>
        <w:tab/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  </w:t>
      </w:r>
      <w:r w:rsidR="00926322">
        <w:rPr>
          <w:b/>
        </w:rPr>
        <w:t xml:space="preserve">       </w:t>
      </w:r>
      <w:r w:rsidR="00A664F7" w:rsidRPr="00BD209C">
        <w:rPr>
          <w:b/>
        </w:rPr>
        <w:t xml:space="preserve"> </w:t>
      </w:r>
      <w:proofErr w:type="gramStart"/>
      <w:r w:rsidR="00CE50CE" w:rsidRPr="00BD209C">
        <w:rPr>
          <w:b/>
        </w:rPr>
        <w:t>…………</w:t>
      </w:r>
      <w:proofErr w:type="gramEnd"/>
      <w:r w:rsidR="00CE50CE" w:rsidRPr="00BD209C">
        <w:rPr>
          <w:b/>
        </w:rPr>
        <w:t xml:space="preserve"> / </w:t>
      </w:r>
      <w:proofErr w:type="gramStart"/>
      <w:r w:rsidR="00CE50CE" w:rsidRPr="00BD209C">
        <w:rPr>
          <w:b/>
        </w:rPr>
        <w:t>………..</w:t>
      </w:r>
      <w:proofErr w:type="gramEnd"/>
      <w:r w:rsidR="00CE50CE" w:rsidRPr="00BD209C">
        <w:rPr>
          <w:b/>
        </w:rPr>
        <w:t xml:space="preserve"> / 20</w:t>
      </w:r>
      <w:r w:rsidR="00DE780E" w:rsidRPr="00BD209C">
        <w:rPr>
          <w:b/>
        </w:rPr>
        <w:t>10</w:t>
      </w:r>
    </w:p>
    <w:p w:rsidR="00CE50CE" w:rsidRPr="00BD209C" w:rsidRDefault="00E07AF7" w:rsidP="00926322">
      <w:pPr>
        <w:spacing w:before="240" w:after="0" w:line="360" w:lineRule="auto"/>
        <w:ind w:right="141"/>
        <w:rPr>
          <w:b/>
        </w:rPr>
      </w:pPr>
      <w:r w:rsidRPr="00BD209C">
        <w:rPr>
          <w:b/>
        </w:rPr>
        <w:t xml:space="preserve">        </w:t>
      </w:r>
      <w:r w:rsidR="00CE50CE" w:rsidRPr="00BD209C">
        <w:rPr>
          <w:b/>
        </w:rPr>
        <w:t>No</w:t>
      </w:r>
      <w:r w:rsidR="00CE50CE" w:rsidRPr="00BD209C">
        <w:rPr>
          <w:b/>
        </w:rPr>
        <w:tab/>
      </w:r>
      <w:r w:rsidRPr="00BD209C">
        <w:rPr>
          <w:b/>
        </w:rPr>
        <w:t xml:space="preserve">   </w:t>
      </w:r>
      <w:proofErr w:type="gramStart"/>
      <w:r w:rsidR="00CE50CE" w:rsidRPr="00BD209C">
        <w:rPr>
          <w:b/>
        </w:rPr>
        <w:t>:</w:t>
      </w:r>
      <w:r w:rsidR="00417D93" w:rsidRPr="00BD209C">
        <w:rPr>
          <w:b/>
        </w:rPr>
        <w:t>…………………..</w:t>
      </w:r>
      <w:proofErr w:type="gramEnd"/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726018" w:rsidRPr="00BD209C">
        <w:rPr>
          <w:b/>
        </w:rPr>
        <w:tab/>
      </w:r>
      <w:r w:rsidR="00A664F7" w:rsidRPr="00BD209C">
        <w:rPr>
          <w:b/>
        </w:rPr>
        <w:t xml:space="preserve">          </w:t>
      </w:r>
      <w:r w:rsidRPr="00BD209C">
        <w:rPr>
          <w:b/>
        </w:rPr>
        <w:t xml:space="preserve">             </w:t>
      </w:r>
      <w:r w:rsidR="00A664F7" w:rsidRPr="00BD209C">
        <w:rPr>
          <w:b/>
        </w:rPr>
        <w:t xml:space="preserve"> </w:t>
      </w:r>
      <w:r w:rsidR="00926322">
        <w:rPr>
          <w:b/>
        </w:rPr>
        <w:t xml:space="preserve">  </w:t>
      </w:r>
      <w:r w:rsidR="00726018" w:rsidRPr="00BD209C">
        <w:rPr>
          <w:b/>
        </w:rPr>
        <w:t>Aldığı Puan:</w:t>
      </w:r>
    </w:p>
    <w:p w:rsidR="004B0A69" w:rsidRPr="00BD209C" w:rsidRDefault="00BA30E4" w:rsidP="00A36C63">
      <w:pPr>
        <w:spacing w:line="240" w:lineRule="auto"/>
        <w:ind w:right="141"/>
        <w:jc w:val="center"/>
        <w:rPr>
          <w:rStyle w:val="Vurgu"/>
          <w:color w:val="auto"/>
        </w:rPr>
      </w:pPr>
      <w:r>
        <w:rPr>
          <w:rStyle w:val="Vurgu"/>
          <w:color w:val="auto"/>
        </w:rPr>
        <w:t>MATEMATİK</w:t>
      </w:r>
    </w:p>
    <w:p w:rsidR="006670A3" w:rsidRPr="00BD209C" w:rsidRDefault="006670A3" w:rsidP="00A36C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ind w:right="141"/>
        <w:jc w:val="center"/>
        <w:rPr>
          <w:b/>
        </w:rPr>
        <w:sectPr w:rsidR="006670A3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docGrid w:linePitch="360"/>
        </w:sectPr>
      </w:pPr>
    </w:p>
    <w:p w:rsidR="00744472" w:rsidRPr="00744472" w:rsidRDefault="005B5E3D" w:rsidP="00744472">
      <w:pPr>
        <w:pStyle w:val="ListeParagraf"/>
        <w:numPr>
          <w:ilvl w:val="0"/>
          <w:numId w:val="23"/>
        </w:numPr>
        <w:spacing w:line="240" w:lineRule="auto"/>
        <w:ind w:hanging="218"/>
        <w:rPr>
          <w:b/>
        </w:rPr>
      </w:pPr>
      <w:r>
        <w:rPr>
          <w:b/>
        </w:rPr>
        <w:lastRenderedPageBreak/>
        <w:t>Aşağıdaki işlemlerde verilmeyen terimleri bulunuz</w:t>
      </w:r>
      <w:r w:rsidR="00744472" w:rsidRPr="00744472">
        <w:rPr>
          <w:b/>
        </w:rPr>
        <w:t>?</w:t>
      </w:r>
    </w:p>
    <w:p w:rsidR="00744472" w:rsidRDefault="005B5E3D" w:rsidP="005B5E3D">
      <w:pPr>
        <w:pStyle w:val="ListeParagraf"/>
        <w:spacing w:line="240" w:lineRule="auto"/>
      </w:pPr>
      <w:r>
        <w:t xml:space="preserve">       8</w:t>
      </w:r>
      <w:r>
        <w:tab/>
      </w:r>
      <w:r>
        <w:tab/>
      </w:r>
      <w:r>
        <w:tab/>
        <w:t xml:space="preserve">  </w:t>
      </w:r>
      <w:r w:rsidR="00223647">
        <w:t xml:space="preserve">  </w:t>
      </w:r>
      <w:r>
        <w:t>8</w:t>
      </w:r>
      <w:r>
        <w:tab/>
      </w:r>
      <w:r>
        <w:tab/>
      </w:r>
      <w:r w:rsidR="00223647">
        <w:tab/>
      </w:r>
      <w:r w:rsidR="00B355D9">
        <w:t>2 9</w:t>
      </w:r>
    </w:p>
    <w:p w:rsidR="005B5E3D" w:rsidRDefault="001A2567" w:rsidP="005B5E3D">
      <w:pPr>
        <w:pStyle w:val="ListeParagraf"/>
        <w:spacing w:line="240" w:lineRule="auto"/>
      </w:pPr>
      <w:r>
        <w:rPr>
          <w:noProof/>
          <w:lang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4.4pt;margin-top:10.85pt;width:27.45pt;height:0;z-index:251660288" o:connectortype="straight"/>
        </w:pict>
      </w:r>
      <w:r>
        <w:rPr>
          <w:noProof/>
          <w:lang w:eastAsia="tr-TR" w:bidi="ar-SA"/>
        </w:rPr>
        <w:pict>
          <v:shape id="_x0000_s1029" type="#_x0000_t32" style="position:absolute;left:0;text-align:left;margin-left:236.5pt;margin-top:10.95pt;width:27.45pt;height:0;z-index:251661312" o:connectortype="straight"/>
        </w:pict>
      </w:r>
      <w:r>
        <w:rPr>
          <w:noProof/>
          <w:lang w:eastAsia="tr-TR" w:bidi="ar-SA"/>
        </w:rPr>
        <w:pict>
          <v:shape id="_x0000_s1026" type="#_x0000_t32" style="position:absolute;left:0;text-align:left;margin-left:38.25pt;margin-top:11.6pt;width:27.45pt;height:0;z-index:251658240" o:connectortype="straight"/>
        </w:pict>
      </w:r>
      <w:r w:rsidR="005B5E3D">
        <w:t>+  1 0</w:t>
      </w:r>
      <w:r w:rsidR="005B5E3D">
        <w:tab/>
      </w:r>
      <w:r w:rsidR="005B5E3D">
        <w:tab/>
        <w:t xml:space="preserve">          </w:t>
      </w:r>
      <w:r w:rsidR="00223647">
        <w:t xml:space="preserve"> </w:t>
      </w:r>
      <w:r w:rsidR="005B5E3D">
        <w:t xml:space="preserve">+ </w:t>
      </w:r>
      <w:r w:rsidR="00223647">
        <w:t xml:space="preserve">  </w:t>
      </w:r>
      <w:r w:rsidR="005B5E3D">
        <w:t>9</w:t>
      </w:r>
      <w:r w:rsidR="005B5E3D">
        <w:tab/>
      </w:r>
      <w:r w:rsidR="00B355D9">
        <w:t xml:space="preserve">        </w:t>
      </w:r>
      <w:r w:rsidR="00223647">
        <w:tab/>
      </w:r>
      <w:r w:rsidR="00B355D9">
        <w:t xml:space="preserve">  </w:t>
      </w:r>
      <w:r w:rsidR="00223647">
        <w:t xml:space="preserve">       </w:t>
      </w:r>
      <w:r w:rsidR="00B355D9">
        <w:t>-</w:t>
      </w:r>
      <w:r w:rsidR="005B5E3D">
        <w:tab/>
      </w:r>
      <w:r w:rsidR="00B355D9">
        <w:t>1 3</w:t>
      </w:r>
    </w:p>
    <w:p w:rsidR="005B5E3D" w:rsidRPr="00744472" w:rsidRDefault="005B5E3D" w:rsidP="005B5E3D">
      <w:pPr>
        <w:pStyle w:val="ListeParagraf"/>
        <w:spacing w:line="240" w:lineRule="auto"/>
      </w:pPr>
      <w:r>
        <w:tab/>
      </w:r>
      <w:r>
        <w:tab/>
      </w:r>
      <w:r>
        <w:tab/>
      </w:r>
    </w:p>
    <w:p w:rsidR="006578DA" w:rsidRPr="00BD209C" w:rsidRDefault="00B355D9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>Aşağıdaki işlemlerde verilmeyen terimleri bulunuz?</w:t>
      </w:r>
    </w:p>
    <w:p w:rsidR="00D06784" w:rsidRDefault="00B355D9" w:rsidP="00B355D9">
      <w:pPr>
        <w:spacing w:after="0" w:line="240" w:lineRule="auto"/>
        <w:ind w:right="-36"/>
      </w:pPr>
      <w:r>
        <w:t xml:space="preserve">       </w:t>
      </w:r>
      <w:r>
        <w:tab/>
        <w:t xml:space="preserve">    </w:t>
      </w:r>
      <w:r w:rsidR="00223647">
        <w:t>2</w:t>
      </w:r>
      <w:r>
        <w:t xml:space="preserve"> 7</w:t>
      </w:r>
      <w:r>
        <w:tab/>
      </w:r>
      <w:r>
        <w:tab/>
        <w:t xml:space="preserve"> </w:t>
      </w:r>
      <w:r>
        <w:tab/>
      </w:r>
      <w:r>
        <w:tab/>
        <w:t xml:space="preserve">3 6        </w:t>
      </w:r>
      <w:r>
        <w:tab/>
      </w:r>
      <w:r>
        <w:tab/>
      </w:r>
    </w:p>
    <w:p w:rsidR="00B355D9" w:rsidRDefault="001A2567" w:rsidP="00B355D9">
      <w:pPr>
        <w:spacing w:after="0" w:line="240" w:lineRule="auto"/>
        <w:ind w:right="-36"/>
      </w:pPr>
      <w:r>
        <w:rPr>
          <w:noProof/>
          <w:lang w:eastAsia="tr-TR" w:bidi="ar-SA"/>
        </w:rPr>
        <w:pict>
          <v:shape id="_x0000_s1031" type="#_x0000_t32" style="position:absolute;margin-left:165.95pt;margin-top:11pt;width:27.45pt;height:0;z-index:251663360" o:connectortype="straight"/>
        </w:pict>
      </w:r>
      <w:r>
        <w:rPr>
          <w:noProof/>
          <w:lang w:eastAsia="tr-TR" w:bidi="ar-SA"/>
        </w:rPr>
        <w:pict>
          <v:shape id="_x0000_s1030" type="#_x0000_t32" style="position:absolute;margin-left:34.1pt;margin-top:11.1pt;width:27.45pt;height:0;z-index:251662336" o:connectortype="straight"/>
        </w:pict>
      </w:r>
      <w:r w:rsidR="00B355D9">
        <w:tab/>
        <w:t>-      9</w:t>
      </w:r>
      <w:r w:rsidR="00B355D9">
        <w:tab/>
      </w:r>
      <w:r w:rsidR="00B355D9">
        <w:tab/>
      </w:r>
      <w:r w:rsidR="00B355D9">
        <w:tab/>
        <w:t xml:space="preserve">         +</w:t>
      </w:r>
      <w:r w:rsidR="00B355D9">
        <w:tab/>
        <w:t>5 7</w:t>
      </w:r>
    </w:p>
    <w:p w:rsidR="00B355D9" w:rsidRPr="00BD209C" w:rsidRDefault="00B355D9" w:rsidP="00B355D9">
      <w:pPr>
        <w:spacing w:after="0" w:line="240" w:lineRule="auto"/>
        <w:ind w:right="-36"/>
      </w:pPr>
      <w:r>
        <w:tab/>
      </w:r>
    </w:p>
    <w:p w:rsidR="006578DA" w:rsidRPr="00BD209C" w:rsidRDefault="00B355D9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>Aşağıdaki işlemlerde verilmeyen terimleri bulunuz?</w:t>
      </w:r>
    </w:p>
    <w:p w:rsidR="00091CF2" w:rsidRPr="00091CF2" w:rsidRDefault="001A2567" w:rsidP="00091CF2">
      <w:pPr>
        <w:spacing w:after="0" w:line="240" w:lineRule="auto"/>
        <w:ind w:left="360" w:right="-36" w:firstLine="348"/>
      </w:pPr>
      <w:r>
        <w:rPr>
          <w:noProof/>
          <w:lang w:eastAsia="tr-TR" w:bidi="ar-SA"/>
        </w:rPr>
        <w:pict>
          <v:rect id="_x0000_s1034" style="position:absolute;left:0;text-align:left;margin-left:43.95pt;margin-top:10.95pt;width:17.6pt;height:13.5pt;z-index:251666432"/>
        </w:pict>
      </w:r>
      <w:r>
        <w:rPr>
          <w:noProof/>
          <w:lang w:eastAsia="tr-TR" w:bidi="ar-SA"/>
        </w:rPr>
        <w:pict>
          <v:rect id="_x0000_s1035" style="position:absolute;left:0;text-align:left;margin-left:182.6pt;margin-top:11.05pt;width:17.6pt;height:13.5pt;z-index:251667456"/>
        </w:pict>
      </w:r>
      <w:r w:rsidR="00091CF2">
        <w:t xml:space="preserve">  </w:t>
      </w:r>
      <w:r w:rsidR="00091CF2" w:rsidRPr="00091CF2">
        <w:t xml:space="preserve"> </w:t>
      </w:r>
      <w:r w:rsidR="00091CF2">
        <w:t xml:space="preserve"> </w:t>
      </w:r>
      <w:r w:rsidR="00091CF2" w:rsidRPr="00091CF2">
        <w:t xml:space="preserve">4 </w:t>
      </w:r>
      <w:proofErr w:type="spellStart"/>
      <w:r w:rsidR="00091CF2" w:rsidRPr="00091CF2">
        <w:t>4</w:t>
      </w:r>
      <w:proofErr w:type="spellEnd"/>
      <w:r w:rsidR="00091CF2">
        <w:tab/>
      </w:r>
      <w:r w:rsidR="00091CF2">
        <w:tab/>
      </w:r>
      <w:r w:rsidR="00091CF2">
        <w:tab/>
      </w:r>
      <w:r w:rsidR="00091CF2">
        <w:tab/>
        <w:t xml:space="preserve">   6 3</w:t>
      </w:r>
    </w:p>
    <w:p w:rsidR="00091CF2" w:rsidRDefault="00091CF2" w:rsidP="00091CF2">
      <w:pPr>
        <w:pStyle w:val="ListeParagraf"/>
        <w:spacing w:after="0" w:line="240" w:lineRule="auto"/>
        <w:ind w:left="360" w:right="-36"/>
      </w:pPr>
      <w:r w:rsidRPr="00091CF2">
        <w:tab/>
      </w:r>
      <w:r>
        <w:t>+</w:t>
      </w:r>
      <w:r w:rsidRPr="00091CF2">
        <w:t xml:space="preserve">  3 9</w:t>
      </w:r>
      <w:r>
        <w:tab/>
      </w:r>
      <w:r>
        <w:tab/>
      </w:r>
      <w:r w:rsidR="0098539B">
        <w:tab/>
        <w:t xml:space="preserve">            </w:t>
      </w:r>
      <w:r>
        <w:t xml:space="preserve">-  </w:t>
      </w:r>
    </w:p>
    <w:p w:rsidR="00091CF2" w:rsidRPr="00091CF2" w:rsidRDefault="001A2567" w:rsidP="00091CF2">
      <w:pPr>
        <w:pStyle w:val="ListeParagraf"/>
        <w:spacing w:after="0" w:line="240" w:lineRule="auto"/>
        <w:ind w:left="360" w:right="-36"/>
      </w:pPr>
      <w:r>
        <w:rPr>
          <w:noProof/>
          <w:lang w:eastAsia="tr-TR" w:bidi="ar-SA"/>
        </w:rPr>
        <w:pict>
          <v:shape id="_x0000_s1032" type="#_x0000_t32" style="position:absolute;left:0;text-align:left;margin-left:175.3pt;margin-top:.9pt;width:27.45pt;height:0;z-index:251664384" o:connectortype="straight"/>
        </w:pict>
      </w:r>
      <w:r>
        <w:rPr>
          <w:noProof/>
          <w:lang w:eastAsia="tr-TR" w:bidi="ar-SA"/>
        </w:rPr>
        <w:pict>
          <v:shape id="_x0000_s1033" type="#_x0000_t32" style="position:absolute;left:0;text-align:left;margin-left:36pt;margin-top:1pt;width:27.45pt;height:0;z-index:251665408" o:connectortype="straight"/>
        </w:pict>
      </w:r>
      <w:r w:rsidR="0098539B">
        <w:tab/>
        <w:t xml:space="preserve">    7 3</w:t>
      </w:r>
      <w:r w:rsidR="0098539B">
        <w:tab/>
      </w:r>
      <w:r w:rsidR="0098539B">
        <w:tab/>
      </w:r>
      <w:r w:rsidR="0098539B">
        <w:tab/>
      </w:r>
      <w:r w:rsidR="0098539B">
        <w:tab/>
        <w:t xml:space="preserve">   2 7</w:t>
      </w:r>
    </w:p>
    <w:p w:rsidR="006578DA" w:rsidRPr="00BD209C" w:rsidRDefault="00C35212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>Aşağıdaki işlemlerde verilmeyen terimleri bulunuz?</w:t>
      </w:r>
    </w:p>
    <w:p w:rsidR="006578DA" w:rsidRDefault="001A2567" w:rsidP="00C35212">
      <w:pPr>
        <w:pStyle w:val="ListeParagraf"/>
        <w:spacing w:after="0" w:line="240" w:lineRule="auto"/>
        <w:ind w:right="-36"/>
      </w:pPr>
      <w:r>
        <w:rPr>
          <w:noProof/>
          <w:lang w:eastAsia="tr-TR" w:bidi="ar-SA"/>
        </w:rPr>
        <w:pict>
          <v:rect id="_x0000_s1036" style="position:absolute;left:0;text-align:left;margin-left:34.7pt;margin-top:.45pt;width:17.6pt;height:13.5pt;z-index:251668480"/>
        </w:pict>
      </w:r>
      <w:r w:rsidR="00C35212">
        <w:tab/>
      </w:r>
      <w:r w:rsidR="00C35212">
        <w:tab/>
      </w:r>
      <w:r w:rsidR="00C35212">
        <w:tab/>
      </w:r>
      <w:r w:rsidR="00C35212">
        <w:tab/>
        <w:t>2 6</w:t>
      </w:r>
    </w:p>
    <w:p w:rsidR="00C35212" w:rsidRDefault="001A2567" w:rsidP="00C35212">
      <w:pPr>
        <w:spacing w:after="0" w:line="240" w:lineRule="auto"/>
        <w:ind w:right="-36"/>
      </w:pPr>
      <w:r>
        <w:rPr>
          <w:noProof/>
          <w:lang w:eastAsia="tr-TR" w:bidi="ar-SA"/>
        </w:rPr>
        <w:pict>
          <v:shape id="_x0000_s1037" type="#_x0000_t32" style="position:absolute;margin-left:26.75pt;margin-top:11.9pt;width:27.45pt;height:0;z-index:251669504" o:connectortype="straight"/>
        </w:pict>
      </w:r>
      <w:r w:rsidR="00C35212">
        <w:t xml:space="preserve">          + 2 5</w:t>
      </w:r>
      <w:r w:rsidR="00C35212">
        <w:tab/>
      </w:r>
      <w:r w:rsidR="00C35212">
        <w:tab/>
      </w:r>
      <w:r w:rsidR="00C35212">
        <w:tab/>
      </w:r>
      <w:r w:rsidR="00C35212">
        <w:tab/>
        <w:t>2 0</w:t>
      </w:r>
    </w:p>
    <w:p w:rsidR="00C35212" w:rsidRDefault="001A2567" w:rsidP="00C35212">
      <w:pPr>
        <w:pStyle w:val="ListeParagraf"/>
        <w:spacing w:after="0" w:line="240" w:lineRule="auto"/>
        <w:ind w:right="-36"/>
      </w:pPr>
      <w:r>
        <w:rPr>
          <w:noProof/>
          <w:lang w:eastAsia="tr-TR" w:bidi="ar-SA"/>
        </w:rPr>
        <w:pict>
          <v:shape id="_x0000_s1038" type="#_x0000_t32" style="position:absolute;left:0;text-align:left;margin-left:167.95pt;margin-top:11.65pt;width:27.45pt;height:0;z-index:251670528" o:connectortype="straight"/>
        </w:pict>
      </w:r>
      <w:r w:rsidR="00C35212">
        <w:t>6 5</w:t>
      </w:r>
      <w:r w:rsidR="00C35212">
        <w:tab/>
      </w:r>
      <w:r w:rsidR="00C35212">
        <w:tab/>
      </w:r>
      <w:r w:rsidR="00C35212">
        <w:tab/>
        <w:t xml:space="preserve">          + 3 8</w:t>
      </w:r>
    </w:p>
    <w:p w:rsidR="00C35212" w:rsidRPr="00BD209C" w:rsidRDefault="00C35212" w:rsidP="00C35212">
      <w:pPr>
        <w:pStyle w:val="ListeParagraf"/>
        <w:spacing w:after="0" w:line="240" w:lineRule="auto"/>
        <w:ind w:right="-36"/>
      </w:pPr>
      <w:r>
        <w:tab/>
      </w:r>
      <w:r>
        <w:tab/>
      </w:r>
      <w:r>
        <w:tab/>
      </w:r>
      <w:r>
        <w:tab/>
      </w:r>
    </w:p>
    <w:p w:rsidR="008A3450" w:rsidRDefault="00C35212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C35212">
        <w:rPr>
          <w:b/>
        </w:rPr>
        <w:t>Aşağıdaki işlemlerde verilmeyen terimleri bulunuz?</w:t>
      </w:r>
    </w:p>
    <w:p w:rsidR="00C35212" w:rsidRPr="00C35212" w:rsidRDefault="00C35212" w:rsidP="00C35212">
      <w:pPr>
        <w:pStyle w:val="ListeParagraf"/>
        <w:spacing w:after="0" w:line="240" w:lineRule="auto"/>
        <w:ind w:left="708" w:right="-36"/>
      </w:pPr>
      <w:r w:rsidRPr="00C35212">
        <w:t>3</w:t>
      </w:r>
      <w:r>
        <w:tab/>
        <w:t xml:space="preserve">        </w:t>
      </w:r>
      <w:r w:rsidR="00781768">
        <w:tab/>
      </w:r>
      <w:r w:rsidR="00781768">
        <w:tab/>
      </w:r>
      <w:r>
        <w:t xml:space="preserve"> 5</w:t>
      </w:r>
      <w:r>
        <w:tab/>
      </w:r>
      <w:r w:rsidR="00781768">
        <w:tab/>
        <w:t xml:space="preserve">  </w:t>
      </w:r>
      <w:r w:rsidR="00781768">
        <w:tab/>
      </w:r>
      <w:r>
        <w:t>8</w:t>
      </w:r>
      <w:r>
        <w:tab/>
      </w:r>
    </w:p>
    <w:p w:rsidR="00C35212" w:rsidRDefault="001A2567" w:rsidP="00C35212">
      <w:pPr>
        <w:pStyle w:val="ListeParagraf"/>
        <w:spacing w:after="0" w:line="240" w:lineRule="auto"/>
        <w:ind w:left="360" w:right="-36"/>
      </w:pPr>
      <w:r>
        <w:rPr>
          <w:noProof/>
          <w:lang w:eastAsia="tr-TR" w:bidi="ar-SA"/>
        </w:rPr>
        <w:pict>
          <v:shape id="_x0000_s1040" type="#_x0000_t32" style="position:absolute;left:0;text-align:left;margin-left:235.2pt;margin-top:12pt;width:27.45pt;height:0;z-index:251672576" o:connectortype="straight"/>
        </w:pict>
      </w:r>
      <w:r>
        <w:rPr>
          <w:noProof/>
          <w:lang w:eastAsia="tr-TR" w:bidi="ar-SA"/>
        </w:rPr>
        <w:pict>
          <v:shape id="_x0000_s1039" type="#_x0000_t32" style="position:absolute;left:0;text-align:left;margin-left:124.6pt;margin-top:11.05pt;width:27.45pt;height:0;z-index:251671552" o:connectortype="straight"/>
        </w:pict>
      </w:r>
      <w:r w:rsidR="00781768">
        <w:t xml:space="preserve"> X</w:t>
      </w:r>
      <w:r w:rsidR="00781768">
        <w:tab/>
        <w:t>5</w:t>
      </w:r>
      <w:r w:rsidR="00781768">
        <w:tab/>
        <w:t xml:space="preserve">         </w:t>
      </w:r>
      <w:r w:rsidR="00781768">
        <w:tab/>
        <w:t xml:space="preserve">       X</w:t>
      </w:r>
      <w:r w:rsidR="00781768">
        <w:tab/>
        <w:t xml:space="preserve"> 4</w:t>
      </w:r>
      <w:r w:rsidR="00C35212">
        <w:tab/>
      </w:r>
      <w:r w:rsidR="00781768">
        <w:tab/>
        <w:t xml:space="preserve">         </w:t>
      </w:r>
      <w:proofErr w:type="gramStart"/>
      <w:r w:rsidR="00781768">
        <w:t>X  2</w:t>
      </w:r>
      <w:proofErr w:type="gramEnd"/>
    </w:p>
    <w:p w:rsidR="00781768" w:rsidRPr="00C35212" w:rsidRDefault="001A2567" w:rsidP="00C35212">
      <w:pPr>
        <w:pStyle w:val="ListeParagraf"/>
        <w:spacing w:after="0" w:line="240" w:lineRule="auto"/>
        <w:ind w:left="360" w:right="-36"/>
      </w:pPr>
      <w:r>
        <w:rPr>
          <w:noProof/>
          <w:lang w:eastAsia="tr-TR" w:bidi="ar-SA"/>
        </w:rPr>
        <w:pict>
          <v:shape id="_x0000_s1041" type="#_x0000_t32" style="position:absolute;left:0;text-align:left;margin-left:19.4pt;margin-top:-.15pt;width:27.45pt;height:0;z-index:251673600" o:connectortype="straight"/>
        </w:pict>
      </w:r>
    </w:p>
    <w:p w:rsidR="005908E8" w:rsidRDefault="005908E8" w:rsidP="005908E8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C35212">
        <w:rPr>
          <w:b/>
        </w:rPr>
        <w:t>Aşağıdaki işlemlerde verilmeyen terimleri bulunuz?</w:t>
      </w:r>
    </w:p>
    <w:p w:rsidR="005908E8" w:rsidRDefault="005908E8" w:rsidP="005908E8">
      <w:pPr>
        <w:pStyle w:val="ListeParagraf"/>
        <w:spacing w:after="0" w:line="240" w:lineRule="auto"/>
        <w:ind w:right="-36"/>
      </w:pPr>
      <w:r>
        <w:t>9</w:t>
      </w:r>
      <w:r>
        <w:tab/>
      </w:r>
      <w:r>
        <w:tab/>
      </w:r>
      <w:r>
        <w:tab/>
        <w:t>2 3</w:t>
      </w:r>
      <w:r>
        <w:tab/>
      </w:r>
      <w:r>
        <w:tab/>
      </w:r>
      <w:r>
        <w:tab/>
        <w:t>1 2</w:t>
      </w:r>
    </w:p>
    <w:p w:rsidR="005908E8" w:rsidRDefault="001A2567" w:rsidP="005908E8">
      <w:pPr>
        <w:spacing w:after="0" w:line="240" w:lineRule="auto"/>
        <w:ind w:right="-36" w:firstLine="360"/>
      </w:pPr>
      <w:r>
        <w:rPr>
          <w:noProof/>
          <w:lang w:eastAsia="tr-TR" w:bidi="ar-SA"/>
        </w:rPr>
        <w:pict>
          <v:shape id="_x0000_s1043" type="#_x0000_t32" style="position:absolute;left:0;text-align:left;margin-left:19.6pt;margin-top:10.85pt;width:27.45pt;height:0;z-index:251675648" o:connectortype="straight"/>
        </w:pict>
      </w:r>
      <w:r>
        <w:rPr>
          <w:noProof/>
          <w:lang w:eastAsia="tr-TR" w:bidi="ar-SA"/>
        </w:rPr>
        <w:pict>
          <v:shape id="_x0000_s1042" type="#_x0000_t32" style="position:absolute;left:0;text-align:left;margin-left:130.85pt;margin-top:10.75pt;width:27.45pt;height:0;z-index:251674624" o:connectortype="straight"/>
        </w:pict>
      </w:r>
      <w:r>
        <w:rPr>
          <w:noProof/>
          <w:lang w:eastAsia="tr-TR" w:bidi="ar-SA"/>
        </w:rPr>
        <w:pict>
          <v:shape id="_x0000_s1044" type="#_x0000_t32" style="position:absolute;left:0;text-align:left;margin-left:237.3pt;margin-top:10.95pt;width:27.45pt;height:0;z-index:251676672" o:connectortype="straight"/>
        </w:pict>
      </w:r>
      <w:r w:rsidR="005908E8">
        <w:t xml:space="preserve"> </w:t>
      </w:r>
      <w:proofErr w:type="gramStart"/>
      <w:r w:rsidR="005908E8">
        <w:t>X   3</w:t>
      </w:r>
      <w:proofErr w:type="gramEnd"/>
      <w:r w:rsidR="005908E8">
        <w:tab/>
      </w:r>
      <w:r w:rsidR="005908E8">
        <w:tab/>
        <w:t xml:space="preserve">         X</w:t>
      </w:r>
      <w:r w:rsidR="005908E8">
        <w:tab/>
        <w:t xml:space="preserve">   3</w:t>
      </w:r>
      <w:r w:rsidR="005908E8">
        <w:tab/>
      </w:r>
      <w:r w:rsidR="005908E8">
        <w:tab/>
        <w:t xml:space="preserve">         X</w:t>
      </w:r>
      <w:r w:rsidR="005908E8">
        <w:tab/>
        <w:t xml:space="preserve">   4</w:t>
      </w:r>
    </w:p>
    <w:p w:rsidR="005908E8" w:rsidRDefault="005908E8" w:rsidP="005908E8">
      <w:pPr>
        <w:pStyle w:val="ListeParagraf"/>
        <w:spacing w:after="0" w:line="240" w:lineRule="auto"/>
        <w:ind w:right="-36"/>
      </w:pPr>
      <w:r>
        <w:tab/>
      </w:r>
    </w:p>
    <w:p w:rsidR="006578DA" w:rsidRPr="00BD209C" w:rsidRDefault="001C6249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 xml:space="preserve">Aşağıya 58’den başlayarak birer </w:t>
      </w:r>
      <w:proofErr w:type="spellStart"/>
      <w:r>
        <w:rPr>
          <w:b/>
        </w:rPr>
        <w:t>birer</w:t>
      </w:r>
      <w:proofErr w:type="spellEnd"/>
      <w:r>
        <w:rPr>
          <w:b/>
        </w:rPr>
        <w:t xml:space="preserve"> 82’ye kadar yaz</w:t>
      </w:r>
      <w:r>
        <w:rPr>
          <w:b/>
        </w:rPr>
        <w:t>ı</w:t>
      </w:r>
      <w:r>
        <w:rPr>
          <w:b/>
        </w:rPr>
        <w:t>nız?</w:t>
      </w:r>
    </w:p>
    <w:p w:rsidR="005537EE" w:rsidRPr="00BD209C" w:rsidRDefault="001C6249" w:rsidP="001C6249">
      <w:pPr>
        <w:pStyle w:val="ListeParagraf"/>
        <w:spacing w:after="0" w:line="360" w:lineRule="auto"/>
        <w:ind w:right="-36"/>
      </w:pPr>
      <w:r>
        <w:t>58 -</w:t>
      </w:r>
      <w:proofErr w:type="gramStart"/>
      <w:r>
        <w:t>……....</w:t>
      </w:r>
      <w:proofErr w:type="gramEnd"/>
      <w:r>
        <w:t>-………-………..-………..-………..-………-……….-……….-………..-…………-………..-………..-……….-………..-………..-………..-………..-…………-……….-…………-…………-……….-…………-………..</w:t>
      </w:r>
    </w:p>
    <w:p w:rsidR="005537EE" w:rsidRDefault="001C6249" w:rsidP="001E7537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595B79">
        <w:rPr>
          <w:b/>
        </w:rPr>
        <w:t xml:space="preserve"> 8</w:t>
      </w:r>
      <w:r w:rsidR="00595B79" w:rsidRPr="00595B79">
        <w:rPr>
          <w:b/>
        </w:rPr>
        <w:t xml:space="preserve">-12-16-20-24-28-32-34-36-40 </w:t>
      </w:r>
      <w:r w:rsidR="00595B79">
        <w:rPr>
          <w:b/>
        </w:rPr>
        <w:t>Örüntüsünde kuralı b</w:t>
      </w:r>
      <w:r w:rsidR="00595B79">
        <w:rPr>
          <w:b/>
        </w:rPr>
        <w:t>o</w:t>
      </w:r>
      <w:r w:rsidR="00595B79">
        <w:rPr>
          <w:b/>
        </w:rPr>
        <w:t>zan sayıyı alttaki boşluğa yazınız</w:t>
      </w:r>
      <w:r w:rsidR="0049494F" w:rsidRPr="00595B79">
        <w:rPr>
          <w:b/>
        </w:rPr>
        <w:t>?</w:t>
      </w:r>
    </w:p>
    <w:p w:rsidR="0040394F" w:rsidRDefault="0040394F" w:rsidP="0040394F">
      <w:pPr>
        <w:pStyle w:val="ListeParagraf"/>
        <w:spacing w:after="0" w:line="240" w:lineRule="auto"/>
        <w:ind w:left="360" w:right="-36"/>
        <w:rPr>
          <w:b/>
        </w:rPr>
      </w:pPr>
    </w:p>
    <w:p w:rsidR="0040394F" w:rsidRDefault="0040394F" w:rsidP="0040394F">
      <w:pPr>
        <w:pStyle w:val="ListeParagraf"/>
        <w:spacing w:after="0" w:line="240" w:lineRule="auto"/>
        <w:ind w:left="360" w:right="-36"/>
        <w:rPr>
          <w:b/>
        </w:rPr>
      </w:pPr>
    </w:p>
    <w:p w:rsidR="004C3753" w:rsidRPr="0040394F" w:rsidRDefault="0040394F" w:rsidP="004C375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>6-9-12-15-18-21-25-27-30 örüntüsünde kuralı bozan s</w:t>
      </w:r>
      <w:r>
        <w:rPr>
          <w:b/>
        </w:rPr>
        <w:t>a</w:t>
      </w:r>
      <w:r>
        <w:rPr>
          <w:b/>
        </w:rPr>
        <w:t>yıyı alttaki boşluğa yazınız?</w:t>
      </w:r>
    </w:p>
    <w:p w:rsidR="004C3753" w:rsidRDefault="005537EE" w:rsidP="00595B79">
      <w:pPr>
        <w:pStyle w:val="ListeParagraf"/>
        <w:spacing w:after="0" w:line="240" w:lineRule="auto"/>
        <w:ind w:right="-36"/>
      </w:pPr>
      <w:r w:rsidRPr="00BD209C">
        <w:t xml:space="preserve"> </w:t>
      </w:r>
    </w:p>
    <w:p w:rsidR="00595B79" w:rsidRPr="00BD209C" w:rsidRDefault="00595B79" w:rsidP="00595B79">
      <w:pPr>
        <w:spacing w:after="0" w:line="240" w:lineRule="auto"/>
        <w:ind w:left="502" w:right="-36"/>
      </w:pPr>
    </w:p>
    <w:p w:rsidR="00522BF6" w:rsidRDefault="00595B79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 xml:space="preserve">18 ile 20 arasındaki doğal sayının bir düzine </w:t>
      </w:r>
      <w:r w:rsidR="009113B5">
        <w:rPr>
          <w:b/>
        </w:rPr>
        <w:t>fazlası</w:t>
      </w:r>
      <w:r>
        <w:rPr>
          <w:b/>
        </w:rPr>
        <w:t xml:space="preserve"> kaçtır?</w:t>
      </w:r>
      <w:r w:rsidR="009113B5">
        <w:rPr>
          <w:b/>
        </w:rPr>
        <w:t xml:space="preserve"> İşlem yaparak bulunuz.</w:t>
      </w:r>
    </w:p>
    <w:p w:rsidR="00595B79" w:rsidRDefault="00595B79" w:rsidP="00595B79">
      <w:pPr>
        <w:pStyle w:val="ListeParagraf"/>
        <w:spacing w:after="0" w:line="240" w:lineRule="auto"/>
        <w:ind w:left="360" w:right="-36"/>
        <w:rPr>
          <w:b/>
        </w:rPr>
      </w:pPr>
    </w:p>
    <w:p w:rsidR="00595B79" w:rsidRDefault="00595B79" w:rsidP="00595B79">
      <w:pPr>
        <w:pStyle w:val="ListeParagraf"/>
        <w:spacing w:after="0" w:line="240" w:lineRule="auto"/>
        <w:ind w:left="360" w:right="-36"/>
        <w:rPr>
          <w:b/>
        </w:rPr>
      </w:pPr>
    </w:p>
    <w:p w:rsidR="00595B79" w:rsidRDefault="00595B79" w:rsidP="00595B79">
      <w:pPr>
        <w:pStyle w:val="ListeParagraf"/>
        <w:spacing w:after="0" w:line="240" w:lineRule="auto"/>
        <w:ind w:left="360" w:right="-36"/>
        <w:rPr>
          <w:b/>
        </w:rPr>
      </w:pPr>
    </w:p>
    <w:p w:rsidR="00595B79" w:rsidRPr="00BD209C" w:rsidRDefault="00595B79" w:rsidP="00595B79">
      <w:pPr>
        <w:pStyle w:val="ListeParagraf"/>
        <w:spacing w:after="0" w:line="240" w:lineRule="auto"/>
        <w:ind w:left="360" w:right="-36"/>
        <w:rPr>
          <w:b/>
        </w:rPr>
      </w:pPr>
    </w:p>
    <w:p w:rsidR="009113B5" w:rsidRDefault="009113B5" w:rsidP="009113B5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proofErr w:type="gramStart"/>
      <w:r>
        <w:rPr>
          <w:b/>
        </w:rPr>
        <w:t xml:space="preserve">21 </w:t>
      </w:r>
      <w:r w:rsidR="00595B79">
        <w:rPr>
          <w:b/>
        </w:rPr>
        <w:t xml:space="preserve"> sayısından</w:t>
      </w:r>
      <w:proofErr w:type="gramEnd"/>
      <w:r w:rsidR="00595B79">
        <w:rPr>
          <w:b/>
        </w:rPr>
        <w:t xml:space="preserve"> bir önce gelen sayının </w:t>
      </w:r>
      <w:r>
        <w:rPr>
          <w:b/>
        </w:rPr>
        <w:t>bir deste eksiği kaç eder? İşlem yaparak bulunuz.</w:t>
      </w:r>
    </w:p>
    <w:p w:rsidR="0040394F" w:rsidRDefault="0040394F" w:rsidP="0040394F">
      <w:pPr>
        <w:pStyle w:val="ListeParagraf"/>
        <w:spacing w:after="0" w:line="240" w:lineRule="auto"/>
        <w:ind w:left="360" w:right="-36"/>
        <w:rPr>
          <w:b/>
        </w:rPr>
      </w:pPr>
    </w:p>
    <w:p w:rsidR="0040394F" w:rsidRDefault="0040394F" w:rsidP="0040394F">
      <w:pPr>
        <w:pStyle w:val="ListeParagraf"/>
        <w:spacing w:after="0" w:line="240" w:lineRule="auto"/>
        <w:ind w:left="360" w:right="-36"/>
        <w:rPr>
          <w:b/>
        </w:rPr>
      </w:pPr>
    </w:p>
    <w:p w:rsidR="00B43353" w:rsidRDefault="00B43353" w:rsidP="0040394F">
      <w:pPr>
        <w:pStyle w:val="ListeParagraf"/>
        <w:spacing w:after="0" w:line="240" w:lineRule="auto"/>
        <w:ind w:left="360" w:right="-36"/>
        <w:rPr>
          <w:b/>
        </w:rPr>
      </w:pPr>
    </w:p>
    <w:p w:rsidR="0040394F" w:rsidRDefault="0040394F" w:rsidP="0040394F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4C3753">
        <w:rPr>
          <w:b/>
        </w:rPr>
        <w:t xml:space="preserve">15 liram vardı. Tanesi 3 lira olan defterlerden </w:t>
      </w:r>
      <w:r>
        <w:rPr>
          <w:b/>
        </w:rPr>
        <w:t>2</w:t>
      </w:r>
      <w:r w:rsidRPr="004C3753">
        <w:rPr>
          <w:b/>
        </w:rPr>
        <w:t xml:space="preserve"> tane aldım. Daha sonra babam 7 lira verdi. Cebimde kaç l</w:t>
      </w:r>
      <w:r w:rsidRPr="004C3753">
        <w:rPr>
          <w:b/>
        </w:rPr>
        <w:t>i</w:t>
      </w:r>
      <w:r w:rsidRPr="004C3753">
        <w:rPr>
          <w:b/>
        </w:rPr>
        <w:t>ram olmuştur?</w:t>
      </w:r>
      <w:r>
        <w:rPr>
          <w:b/>
        </w:rPr>
        <w:t xml:space="preserve"> İşlem yaparak bulunuz.</w:t>
      </w:r>
    </w:p>
    <w:p w:rsidR="0040394F" w:rsidRPr="0040394F" w:rsidRDefault="0040394F" w:rsidP="0040394F">
      <w:pPr>
        <w:spacing w:after="0" w:line="240" w:lineRule="auto"/>
        <w:ind w:left="142" w:right="-36"/>
        <w:rPr>
          <w:b/>
        </w:rPr>
      </w:pPr>
    </w:p>
    <w:p w:rsidR="009113B5" w:rsidRPr="00B43353" w:rsidRDefault="0040394F" w:rsidP="00B43353">
      <w:pPr>
        <w:spacing w:after="0" w:line="240" w:lineRule="auto"/>
        <w:ind w:right="-36"/>
        <w:rPr>
          <w:b/>
        </w:rPr>
      </w:pPr>
      <w:r w:rsidRPr="0040394F">
        <w:rPr>
          <w:b/>
        </w:rPr>
        <w:t xml:space="preserve"> </w:t>
      </w:r>
    </w:p>
    <w:p w:rsidR="00522BF6" w:rsidRDefault="00522BF6" w:rsidP="009113B5">
      <w:pPr>
        <w:pStyle w:val="ListeParagraf"/>
        <w:spacing w:after="0" w:line="240" w:lineRule="auto"/>
        <w:ind w:right="-36"/>
      </w:pPr>
    </w:p>
    <w:p w:rsidR="009113B5" w:rsidRPr="00BD209C" w:rsidRDefault="009113B5" w:rsidP="009113B5">
      <w:pPr>
        <w:pStyle w:val="ListeParagraf"/>
        <w:spacing w:after="0" w:line="240" w:lineRule="auto"/>
        <w:ind w:right="-36"/>
      </w:pPr>
    </w:p>
    <w:p w:rsidR="00522BF6" w:rsidRPr="00BD209C" w:rsidRDefault="009113B5" w:rsidP="00001483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lastRenderedPageBreak/>
        <w:t>Çiftliğimizde 3 inek ve 2 de tavuk vardır. İneklerin ve tavukların ayaklarının toplamı kaçtır? İşlem yaparak b</w:t>
      </w:r>
      <w:r>
        <w:rPr>
          <w:b/>
        </w:rPr>
        <w:t>u</w:t>
      </w:r>
      <w:r>
        <w:rPr>
          <w:b/>
        </w:rPr>
        <w:t>lunuz.</w:t>
      </w:r>
    </w:p>
    <w:p w:rsidR="009113B5" w:rsidRDefault="009113B5" w:rsidP="009113B5">
      <w:pPr>
        <w:pStyle w:val="ListeParagraf"/>
        <w:spacing w:after="0" w:line="240" w:lineRule="auto"/>
        <w:ind w:right="-36"/>
      </w:pPr>
    </w:p>
    <w:p w:rsidR="00085F2D" w:rsidRDefault="00085F2D" w:rsidP="009113B5">
      <w:pPr>
        <w:pStyle w:val="ListeParagraf"/>
        <w:spacing w:after="0" w:line="240" w:lineRule="auto"/>
        <w:ind w:right="-36"/>
      </w:pPr>
      <w:r w:rsidRPr="00BD209C">
        <w:t xml:space="preserve"> </w:t>
      </w:r>
      <w:r w:rsidR="009113B5">
        <w:t xml:space="preserve"> </w:t>
      </w:r>
    </w:p>
    <w:p w:rsidR="009113B5" w:rsidRDefault="009113B5" w:rsidP="009113B5">
      <w:pPr>
        <w:pStyle w:val="ListeParagraf"/>
        <w:spacing w:after="0" w:line="240" w:lineRule="auto"/>
        <w:ind w:right="-36"/>
      </w:pPr>
    </w:p>
    <w:p w:rsidR="00522BF6" w:rsidRPr="00BD209C" w:rsidRDefault="00522BF6" w:rsidP="00FC119C">
      <w:pPr>
        <w:spacing w:after="0" w:line="240" w:lineRule="auto"/>
        <w:ind w:right="-36"/>
      </w:pPr>
    </w:p>
    <w:p w:rsidR="00C86CEE" w:rsidRPr="00320584" w:rsidRDefault="00320584" w:rsidP="00320584">
      <w:pPr>
        <w:pStyle w:val="ListeParagraf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rPr>
          <w:b/>
        </w:rPr>
        <w:t>2 kişinin el parmaklarının toplamı kaç eder? İşlem yaparak bulunuz.</w:t>
      </w:r>
    </w:p>
    <w:p w:rsidR="00BA30E4" w:rsidRDefault="00BA30E4" w:rsidP="00BA30E4">
      <w:pPr>
        <w:pStyle w:val="ListeParagraf"/>
        <w:spacing w:after="0" w:line="240" w:lineRule="auto"/>
        <w:ind w:right="-36"/>
      </w:pPr>
    </w:p>
    <w:p w:rsidR="00FC119C" w:rsidRDefault="00FC119C" w:rsidP="00BA30E4">
      <w:pPr>
        <w:pStyle w:val="ListeParagraf"/>
        <w:spacing w:after="0" w:line="240" w:lineRule="auto"/>
        <w:ind w:right="-36"/>
      </w:pPr>
    </w:p>
    <w:p w:rsidR="00FC119C" w:rsidRDefault="00FC119C" w:rsidP="00BA30E4">
      <w:pPr>
        <w:pStyle w:val="ListeParagraf"/>
        <w:spacing w:after="0" w:line="240" w:lineRule="auto"/>
        <w:ind w:right="-36"/>
      </w:pPr>
    </w:p>
    <w:p w:rsidR="00FC119C" w:rsidRDefault="00FC119C" w:rsidP="00BA30E4">
      <w:pPr>
        <w:pStyle w:val="ListeParagraf"/>
        <w:spacing w:after="0" w:line="240" w:lineRule="auto"/>
        <w:ind w:right="-36"/>
      </w:pPr>
    </w:p>
    <w:p w:rsidR="00E63F2C" w:rsidRDefault="00BA30E4" w:rsidP="006F3FA4">
      <w:pPr>
        <w:pStyle w:val="ListeParagraf"/>
        <w:numPr>
          <w:ilvl w:val="0"/>
          <w:numId w:val="23"/>
        </w:numPr>
        <w:spacing w:after="0" w:line="240" w:lineRule="auto"/>
        <w:ind w:right="106" w:hanging="218"/>
        <w:rPr>
          <w:b/>
        </w:rPr>
      </w:pPr>
      <w:r>
        <w:rPr>
          <w:b/>
        </w:rPr>
        <w:t>30 sayısının 5 fazlasının 17 eksiği kaçtır? İşlem y</w:t>
      </w:r>
      <w:r>
        <w:rPr>
          <w:b/>
        </w:rPr>
        <w:t>a</w:t>
      </w:r>
      <w:r>
        <w:rPr>
          <w:b/>
        </w:rPr>
        <w:t>parak bulunuz.</w:t>
      </w:r>
    </w:p>
    <w:p w:rsidR="00BA30E4" w:rsidRDefault="00BA30E4" w:rsidP="00BA30E4">
      <w:pPr>
        <w:spacing w:after="0" w:line="240" w:lineRule="auto"/>
        <w:ind w:right="106"/>
        <w:rPr>
          <w:b/>
        </w:rPr>
      </w:pPr>
    </w:p>
    <w:p w:rsidR="00BA30E4" w:rsidRDefault="00BA30E4" w:rsidP="00BA30E4">
      <w:pPr>
        <w:spacing w:after="0" w:line="240" w:lineRule="auto"/>
        <w:ind w:right="106"/>
        <w:rPr>
          <w:b/>
        </w:rPr>
      </w:pPr>
    </w:p>
    <w:p w:rsidR="00BA30E4" w:rsidRPr="00BA30E4" w:rsidRDefault="00BA30E4" w:rsidP="00BA30E4">
      <w:pPr>
        <w:spacing w:after="0" w:line="240" w:lineRule="auto"/>
        <w:ind w:right="106"/>
        <w:rPr>
          <w:b/>
        </w:rPr>
      </w:pPr>
    </w:p>
    <w:p w:rsidR="00BA30E4" w:rsidRPr="00BD209C" w:rsidRDefault="00BA30E4" w:rsidP="00BA30E4">
      <w:pPr>
        <w:pStyle w:val="ListeParagraf"/>
        <w:spacing w:after="0" w:line="240" w:lineRule="auto"/>
        <w:ind w:right="-106"/>
      </w:pPr>
    </w:p>
    <w:p w:rsidR="00C86CEE" w:rsidRDefault="00BA30E4" w:rsidP="00926322">
      <w:pPr>
        <w:pStyle w:val="ListeParagraf"/>
        <w:numPr>
          <w:ilvl w:val="0"/>
          <w:numId w:val="23"/>
        </w:numPr>
        <w:spacing w:after="0" w:line="240" w:lineRule="auto"/>
        <w:ind w:right="106"/>
        <w:rPr>
          <w:b/>
        </w:rPr>
      </w:pPr>
      <w:r>
        <w:rPr>
          <w:b/>
        </w:rPr>
        <w:t>Beyza’</w:t>
      </w:r>
      <w:r w:rsidR="00264D84">
        <w:rPr>
          <w:b/>
        </w:rPr>
        <w:t>nın yaşı, kardeşinin yaşının 3 katından 6</w:t>
      </w:r>
      <w:r>
        <w:rPr>
          <w:b/>
        </w:rPr>
        <w:t xml:space="preserve"> </w:t>
      </w:r>
      <w:r w:rsidR="00264D84">
        <w:rPr>
          <w:b/>
        </w:rPr>
        <w:t>eksiktir</w:t>
      </w:r>
      <w:r>
        <w:rPr>
          <w:b/>
        </w:rPr>
        <w:t>. Kardeşi 5 yaşında olduğuna göre Beyza kaç yaşınd</w:t>
      </w:r>
      <w:r>
        <w:rPr>
          <w:b/>
        </w:rPr>
        <w:t>a</w:t>
      </w:r>
      <w:r w:rsidR="00264D84">
        <w:rPr>
          <w:b/>
        </w:rPr>
        <w:t>dır? İşlem yaparak b</w:t>
      </w:r>
      <w:r>
        <w:rPr>
          <w:b/>
        </w:rPr>
        <w:t>ulunuz.</w:t>
      </w:r>
    </w:p>
    <w:p w:rsidR="00D9721C" w:rsidRDefault="00D9721C" w:rsidP="00D9721C">
      <w:pPr>
        <w:pStyle w:val="ListeParagraf"/>
        <w:spacing w:after="0" w:line="240" w:lineRule="auto"/>
        <w:ind w:left="360" w:right="106"/>
        <w:rPr>
          <w:b/>
        </w:rPr>
      </w:pPr>
    </w:p>
    <w:p w:rsidR="00D9721C" w:rsidRDefault="00D9721C" w:rsidP="00D9721C">
      <w:pPr>
        <w:pStyle w:val="ListeParagraf"/>
        <w:spacing w:after="0" w:line="240" w:lineRule="auto"/>
        <w:ind w:left="360" w:right="106"/>
        <w:rPr>
          <w:b/>
        </w:rPr>
      </w:pPr>
    </w:p>
    <w:p w:rsidR="00D9721C" w:rsidRDefault="00D9721C" w:rsidP="00D9721C">
      <w:pPr>
        <w:pStyle w:val="ListeParagraf"/>
        <w:spacing w:after="0" w:line="240" w:lineRule="auto"/>
        <w:ind w:left="360" w:right="106"/>
        <w:rPr>
          <w:b/>
        </w:rPr>
      </w:pPr>
    </w:p>
    <w:p w:rsidR="00F64387" w:rsidRDefault="00F64387" w:rsidP="00D9721C">
      <w:pPr>
        <w:pStyle w:val="ListeParagraf"/>
        <w:spacing w:after="0" w:line="240" w:lineRule="auto"/>
        <w:ind w:left="360" w:right="106"/>
        <w:rPr>
          <w:b/>
        </w:rPr>
      </w:pPr>
    </w:p>
    <w:p w:rsidR="00D9721C" w:rsidRPr="00D9721C" w:rsidRDefault="00D9721C" w:rsidP="00D9721C">
      <w:pPr>
        <w:pStyle w:val="ListeParagraf"/>
        <w:numPr>
          <w:ilvl w:val="0"/>
          <w:numId w:val="23"/>
        </w:numPr>
        <w:spacing w:after="0" w:line="240" w:lineRule="auto"/>
        <w:ind w:right="106"/>
        <w:rPr>
          <w:b/>
        </w:rPr>
      </w:pPr>
      <w:r>
        <w:rPr>
          <w:b/>
        </w:rPr>
        <w:t xml:space="preserve"> </w:t>
      </w:r>
      <w:r w:rsidRPr="00D9721C">
        <w:rPr>
          <w:b/>
        </w:rPr>
        <w:t xml:space="preserve">Bora her gün 5 sayfa kitap okumaya karar verdi. </w:t>
      </w:r>
      <w:r w:rsidR="0023396D">
        <w:rPr>
          <w:b/>
        </w:rPr>
        <w:t>2</w:t>
      </w:r>
      <w:r w:rsidRPr="00D9721C">
        <w:rPr>
          <w:b/>
        </w:rPr>
        <w:t>5 sayfalık bir kitabı kaç günde okur?</w:t>
      </w:r>
    </w:p>
    <w:p w:rsidR="00D9721C" w:rsidRDefault="00D9721C" w:rsidP="00D9721C">
      <w:pPr>
        <w:pStyle w:val="ListeParagraf"/>
        <w:ind w:left="360"/>
      </w:pPr>
      <w:r w:rsidRPr="00D9721C">
        <w:t>(Bölmenin çıkarma şeklinde gösterilişi şeklinde çıkarma işlemi yaparak bulunuz)</w:t>
      </w:r>
    </w:p>
    <w:p w:rsidR="00D9721C" w:rsidRDefault="00D9721C" w:rsidP="00D9721C">
      <w:pPr>
        <w:pStyle w:val="ListeParagraf"/>
        <w:ind w:left="360"/>
      </w:pPr>
    </w:p>
    <w:p w:rsidR="00D9721C" w:rsidRDefault="00D9721C" w:rsidP="00D9721C">
      <w:pPr>
        <w:pStyle w:val="ListeParagraf"/>
        <w:ind w:left="360"/>
      </w:pPr>
    </w:p>
    <w:p w:rsidR="00F64387" w:rsidRPr="00D9721C" w:rsidRDefault="00F64387" w:rsidP="00D9721C">
      <w:pPr>
        <w:pStyle w:val="ListeParagraf"/>
        <w:ind w:left="360"/>
      </w:pPr>
    </w:p>
    <w:p w:rsidR="00D9721C" w:rsidRDefault="00D9721C" w:rsidP="00D9721C">
      <w:pPr>
        <w:pStyle w:val="ListeParagraf"/>
        <w:numPr>
          <w:ilvl w:val="0"/>
          <w:numId w:val="23"/>
        </w:numPr>
        <w:rPr>
          <w:b/>
        </w:rPr>
      </w:pPr>
      <w:r w:rsidRPr="00D9721C">
        <w:rPr>
          <w:b/>
        </w:rPr>
        <w:t xml:space="preserve">Sınıfımızdaki </w:t>
      </w:r>
      <w:r w:rsidRPr="00D9721C">
        <w:rPr>
          <w:b/>
          <w:u w:val="single"/>
        </w:rPr>
        <w:t>çift kişilik</w:t>
      </w:r>
      <w:r w:rsidRPr="00D9721C">
        <w:rPr>
          <w:b/>
        </w:rPr>
        <w:t xml:space="preserve"> sıralara 12 öğrenci birer </w:t>
      </w:r>
      <w:proofErr w:type="spellStart"/>
      <w:r w:rsidRPr="00D9721C">
        <w:rPr>
          <w:b/>
        </w:rPr>
        <w:t>birer</w:t>
      </w:r>
      <w:proofErr w:type="spellEnd"/>
      <w:r w:rsidRPr="00D9721C">
        <w:rPr>
          <w:b/>
        </w:rPr>
        <w:t xml:space="preserve"> ot</w:t>
      </w:r>
      <w:r w:rsidRPr="00D9721C">
        <w:rPr>
          <w:b/>
        </w:rPr>
        <w:t>u</w:t>
      </w:r>
      <w:r w:rsidRPr="00D9721C">
        <w:rPr>
          <w:b/>
        </w:rPr>
        <w:t>runca 9 öğrenci ayakta kalıyor? Sınıfta kaç öğrenci vardır? İşlem yaparak bulunuz.</w:t>
      </w:r>
    </w:p>
    <w:p w:rsidR="00D9721C" w:rsidRDefault="00D9721C" w:rsidP="00D9721C">
      <w:pPr>
        <w:pStyle w:val="ListeParagraf"/>
        <w:ind w:left="360"/>
        <w:rPr>
          <w:b/>
        </w:rPr>
      </w:pPr>
    </w:p>
    <w:p w:rsidR="00D9721C" w:rsidRDefault="00D9721C" w:rsidP="00D9721C">
      <w:pPr>
        <w:pStyle w:val="ListeParagraf"/>
        <w:ind w:left="360"/>
        <w:rPr>
          <w:b/>
        </w:rPr>
      </w:pPr>
    </w:p>
    <w:p w:rsidR="00D9721C" w:rsidRPr="00D9721C" w:rsidRDefault="00D9721C" w:rsidP="00D9721C">
      <w:pPr>
        <w:pStyle w:val="ListeParagraf"/>
        <w:ind w:left="360"/>
        <w:rPr>
          <w:b/>
        </w:rPr>
      </w:pPr>
    </w:p>
    <w:p w:rsidR="00D9721C" w:rsidRDefault="00D9721C" w:rsidP="00D9721C">
      <w:pPr>
        <w:pStyle w:val="ListeParagraf"/>
        <w:numPr>
          <w:ilvl w:val="0"/>
          <w:numId w:val="23"/>
        </w:numPr>
        <w:rPr>
          <w:b/>
        </w:rPr>
      </w:pPr>
      <w:r w:rsidRPr="00D9721C">
        <w:rPr>
          <w:b/>
        </w:rPr>
        <w:t>Fiyatı 15 lira olan çantalardan 2 tane alırsam 5 lira bor</w:t>
      </w:r>
      <w:r w:rsidRPr="00D9721C">
        <w:rPr>
          <w:b/>
        </w:rPr>
        <w:t>ç</w:t>
      </w:r>
      <w:r w:rsidRPr="00D9721C">
        <w:rPr>
          <w:b/>
        </w:rPr>
        <w:t>lu kalıyorum. Cebimde kaç liram vardır? İşlem yaparak bulunuz.</w:t>
      </w:r>
    </w:p>
    <w:p w:rsidR="00D9721C" w:rsidRDefault="00D9721C" w:rsidP="00D9721C">
      <w:pPr>
        <w:rPr>
          <w:b/>
        </w:rPr>
      </w:pPr>
    </w:p>
    <w:p w:rsidR="00FC119C" w:rsidRPr="00D9721C" w:rsidRDefault="00D9721C" w:rsidP="00D9721C">
      <w:pPr>
        <w:pStyle w:val="ListeParagraf"/>
        <w:numPr>
          <w:ilvl w:val="0"/>
          <w:numId w:val="23"/>
        </w:numPr>
        <w:rPr>
          <w:b/>
        </w:rPr>
      </w:pPr>
      <w:r w:rsidRPr="00D9721C">
        <w:rPr>
          <w:b/>
        </w:rPr>
        <w:t>Irmak’ın</w:t>
      </w:r>
      <w:r w:rsidR="00FC119C" w:rsidRPr="00D9721C">
        <w:rPr>
          <w:b/>
        </w:rPr>
        <w:t xml:space="preserve"> </w:t>
      </w:r>
      <w:r w:rsidRPr="00D9721C">
        <w:rPr>
          <w:b/>
        </w:rPr>
        <w:t>18</w:t>
      </w:r>
      <w:r w:rsidR="00FC119C" w:rsidRPr="00D9721C">
        <w:rPr>
          <w:b/>
        </w:rPr>
        <w:t xml:space="preserve"> kalemi var. </w:t>
      </w:r>
      <w:r w:rsidRPr="00D9721C">
        <w:rPr>
          <w:b/>
        </w:rPr>
        <w:t>Gökay’ın</w:t>
      </w:r>
      <w:r w:rsidR="00FC119C" w:rsidRPr="00D9721C">
        <w:rPr>
          <w:b/>
        </w:rPr>
        <w:t xml:space="preserve"> kalemleri </w:t>
      </w:r>
      <w:r w:rsidRPr="00D9721C">
        <w:rPr>
          <w:b/>
        </w:rPr>
        <w:t xml:space="preserve">Irmak’ın </w:t>
      </w:r>
      <w:r w:rsidR="00FC119C" w:rsidRPr="00D9721C">
        <w:rPr>
          <w:b/>
        </w:rPr>
        <w:t>k</w:t>
      </w:r>
      <w:r w:rsidR="00FC119C" w:rsidRPr="00D9721C">
        <w:rPr>
          <w:b/>
        </w:rPr>
        <w:t>a</w:t>
      </w:r>
      <w:r w:rsidR="00FC119C" w:rsidRPr="00D9721C">
        <w:rPr>
          <w:b/>
        </w:rPr>
        <w:t xml:space="preserve">lemlerinden </w:t>
      </w:r>
      <w:r w:rsidRPr="00D9721C">
        <w:rPr>
          <w:b/>
        </w:rPr>
        <w:t>3</w:t>
      </w:r>
      <w:r w:rsidR="00FC119C" w:rsidRPr="00D9721C">
        <w:rPr>
          <w:b/>
        </w:rPr>
        <w:t xml:space="preserve"> fazladır. Sıla’nın kalemleri</w:t>
      </w:r>
      <w:r w:rsidRPr="00D9721C">
        <w:rPr>
          <w:b/>
        </w:rPr>
        <w:t xml:space="preserve"> </w:t>
      </w:r>
      <w:r w:rsidR="00FC119C" w:rsidRPr="00D9721C">
        <w:rPr>
          <w:b/>
        </w:rPr>
        <w:t xml:space="preserve">de </w:t>
      </w:r>
      <w:r w:rsidRPr="00D9721C">
        <w:rPr>
          <w:b/>
        </w:rPr>
        <w:t>Gökay’ın</w:t>
      </w:r>
      <w:r w:rsidR="00FC119C" w:rsidRPr="00D9721C">
        <w:rPr>
          <w:b/>
        </w:rPr>
        <w:t xml:space="preserve"> kalemlerinden </w:t>
      </w:r>
      <w:r w:rsidRPr="00D9721C">
        <w:rPr>
          <w:b/>
        </w:rPr>
        <w:t>2</w:t>
      </w:r>
      <w:r w:rsidR="00FC119C" w:rsidRPr="00D9721C">
        <w:rPr>
          <w:b/>
        </w:rPr>
        <w:t xml:space="preserve"> eksiktir. </w:t>
      </w:r>
      <w:r w:rsidR="003800C6">
        <w:rPr>
          <w:b/>
        </w:rPr>
        <w:t>Gökay’ın</w:t>
      </w:r>
      <w:r w:rsidR="00FC119C" w:rsidRPr="00D9721C">
        <w:rPr>
          <w:b/>
        </w:rPr>
        <w:t xml:space="preserve"> ve Sıla’nın kaç kal</w:t>
      </w:r>
      <w:r w:rsidR="00FC119C" w:rsidRPr="00D9721C">
        <w:rPr>
          <w:b/>
        </w:rPr>
        <w:t>e</w:t>
      </w:r>
      <w:r w:rsidR="00FC119C" w:rsidRPr="00D9721C">
        <w:rPr>
          <w:b/>
        </w:rPr>
        <w:t>mi vardır?</w:t>
      </w:r>
    </w:p>
    <w:p w:rsidR="00D9721C" w:rsidRPr="00D9721C" w:rsidRDefault="00D9721C" w:rsidP="00D9721C">
      <w:pPr>
        <w:pStyle w:val="ListeParagraf"/>
        <w:ind w:left="360"/>
        <w:rPr>
          <w:b/>
        </w:rPr>
      </w:pPr>
    </w:p>
    <w:p w:rsidR="00264D84" w:rsidRDefault="00264D84" w:rsidP="00264D84">
      <w:pPr>
        <w:pStyle w:val="ListeParagraf"/>
        <w:spacing w:after="0" w:line="240" w:lineRule="auto"/>
        <w:ind w:right="106"/>
      </w:pPr>
    </w:p>
    <w:p w:rsidR="00264D84" w:rsidRDefault="00264D84" w:rsidP="00264D84">
      <w:pPr>
        <w:pStyle w:val="ListeParagraf"/>
        <w:spacing w:after="0" w:line="240" w:lineRule="auto"/>
        <w:ind w:right="106"/>
      </w:pPr>
    </w:p>
    <w:p w:rsidR="00BD209C" w:rsidRPr="00926322" w:rsidRDefault="006C5389" w:rsidP="00926322">
      <w:pPr>
        <w:spacing w:after="0"/>
        <w:jc w:val="center"/>
        <w:rPr>
          <w:b/>
        </w:rPr>
      </w:pPr>
      <w:r>
        <w:rPr>
          <w:b/>
        </w:rPr>
        <w:t xml:space="preserve">                                                            </w:t>
      </w:r>
      <w:r w:rsidR="00926322" w:rsidRPr="00926322">
        <w:rPr>
          <w:b/>
        </w:rPr>
        <w:t>BAŞARILAR DİLERİM</w:t>
      </w:r>
    </w:p>
    <w:p w:rsidR="00703C56" w:rsidRPr="00BD209C" w:rsidRDefault="006C5389" w:rsidP="00926322">
      <w:pPr>
        <w:spacing w:after="0" w:line="240" w:lineRule="auto"/>
        <w:ind w:right="106"/>
        <w:jc w:val="center"/>
        <w:rPr>
          <w:b/>
        </w:rPr>
      </w:pPr>
      <w:r>
        <w:rPr>
          <w:b/>
        </w:rPr>
        <w:t xml:space="preserve">                                                                         </w:t>
      </w:r>
      <w:r w:rsidR="00703C56" w:rsidRPr="00926322">
        <w:rPr>
          <w:b/>
        </w:rPr>
        <w:t>Fahri</w:t>
      </w:r>
      <w:r w:rsidR="00874E49" w:rsidRPr="00926322">
        <w:rPr>
          <w:b/>
        </w:rPr>
        <w:t xml:space="preserve"> BELEN</w:t>
      </w:r>
    </w:p>
    <w:p w:rsidR="00703C56" w:rsidRPr="00BD209C" w:rsidRDefault="00703C56" w:rsidP="00926322">
      <w:pPr>
        <w:spacing w:after="0" w:line="240" w:lineRule="auto"/>
        <w:ind w:right="106"/>
        <w:jc w:val="center"/>
        <w:rPr>
          <w:b/>
        </w:rPr>
      </w:pPr>
      <w:r w:rsidRPr="00BD209C">
        <w:rPr>
          <w:b/>
        </w:rPr>
        <w:t>Sınavı erken bitiren öğrenciler cevaplarını kontrol et</w:t>
      </w:r>
      <w:r w:rsidR="00272629" w:rsidRPr="00BD209C">
        <w:rPr>
          <w:b/>
        </w:rPr>
        <w:t>sinler!</w:t>
      </w:r>
    </w:p>
    <w:sectPr w:rsidR="00703C56" w:rsidRPr="00BD209C" w:rsidSect="00836A99">
      <w:type w:val="continuous"/>
      <w:pgSz w:w="11906" w:h="16838"/>
      <w:pgMar w:top="284" w:right="176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8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8">
    <w:nsid w:val="43211822"/>
    <w:multiLevelType w:val="multilevel"/>
    <w:tmpl w:val="6D1C5760"/>
    <w:lvl w:ilvl="0">
      <w:start w:val="1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B511A"/>
    <w:multiLevelType w:val="multilevel"/>
    <w:tmpl w:val="94CE4D0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0"/>
  </w:num>
  <w:num w:numId="5">
    <w:abstractNumId w:val="25"/>
  </w:num>
  <w:num w:numId="6">
    <w:abstractNumId w:val="15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1"/>
  </w:num>
  <w:num w:numId="12">
    <w:abstractNumId w:val="20"/>
  </w:num>
  <w:num w:numId="13">
    <w:abstractNumId w:val="9"/>
  </w:num>
  <w:num w:numId="14">
    <w:abstractNumId w:val="1"/>
  </w:num>
  <w:num w:numId="15">
    <w:abstractNumId w:val="16"/>
  </w:num>
  <w:num w:numId="16">
    <w:abstractNumId w:val="13"/>
  </w:num>
  <w:num w:numId="17">
    <w:abstractNumId w:val="19"/>
  </w:num>
  <w:num w:numId="18">
    <w:abstractNumId w:val="27"/>
  </w:num>
  <w:num w:numId="19">
    <w:abstractNumId w:val="6"/>
  </w:num>
  <w:num w:numId="20">
    <w:abstractNumId w:val="17"/>
  </w:num>
  <w:num w:numId="21">
    <w:abstractNumId w:val="3"/>
  </w:num>
  <w:num w:numId="22">
    <w:abstractNumId w:val="11"/>
  </w:num>
  <w:num w:numId="23">
    <w:abstractNumId w:val="24"/>
  </w:num>
  <w:num w:numId="24">
    <w:abstractNumId w:val="26"/>
  </w:num>
  <w:num w:numId="25">
    <w:abstractNumId w:val="14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22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autoHyphenation/>
  <w:hyphenationZone w:val="142"/>
  <w:drawingGridHorizontalSpacing w:val="100"/>
  <w:displayHorizontalDrawingGridEvery w:val="2"/>
  <w:characterSpacingControl w:val="doNotCompress"/>
  <w:compat>
    <w:useFELayout/>
  </w:compat>
  <w:rsids>
    <w:rsidRoot w:val="007F0F46"/>
    <w:rsid w:val="00001483"/>
    <w:rsid w:val="00025FAB"/>
    <w:rsid w:val="0003181D"/>
    <w:rsid w:val="000416A6"/>
    <w:rsid w:val="000604B1"/>
    <w:rsid w:val="00066824"/>
    <w:rsid w:val="00072FF8"/>
    <w:rsid w:val="00084D32"/>
    <w:rsid w:val="00085F2D"/>
    <w:rsid w:val="00090BCD"/>
    <w:rsid w:val="00091CF2"/>
    <w:rsid w:val="000B26BD"/>
    <w:rsid w:val="000C32D5"/>
    <w:rsid w:val="000E4F00"/>
    <w:rsid w:val="00112996"/>
    <w:rsid w:val="00116828"/>
    <w:rsid w:val="00141626"/>
    <w:rsid w:val="00171C1E"/>
    <w:rsid w:val="00172013"/>
    <w:rsid w:val="001A2567"/>
    <w:rsid w:val="001A365E"/>
    <w:rsid w:val="001A3E1C"/>
    <w:rsid w:val="001B3C1F"/>
    <w:rsid w:val="001C6249"/>
    <w:rsid w:val="001E05BB"/>
    <w:rsid w:val="001E46E7"/>
    <w:rsid w:val="001E7537"/>
    <w:rsid w:val="002230FE"/>
    <w:rsid w:val="00223647"/>
    <w:rsid w:val="0023396D"/>
    <w:rsid w:val="00235721"/>
    <w:rsid w:val="00264D84"/>
    <w:rsid w:val="00272629"/>
    <w:rsid w:val="002A7FB5"/>
    <w:rsid w:val="002C58FC"/>
    <w:rsid w:val="002F3BA8"/>
    <w:rsid w:val="00320584"/>
    <w:rsid w:val="00324739"/>
    <w:rsid w:val="00340FB4"/>
    <w:rsid w:val="00347486"/>
    <w:rsid w:val="00363880"/>
    <w:rsid w:val="003800C6"/>
    <w:rsid w:val="003B2C9D"/>
    <w:rsid w:val="0040394F"/>
    <w:rsid w:val="00417D93"/>
    <w:rsid w:val="00423605"/>
    <w:rsid w:val="00424818"/>
    <w:rsid w:val="00434773"/>
    <w:rsid w:val="004648BB"/>
    <w:rsid w:val="0049494F"/>
    <w:rsid w:val="004A5C59"/>
    <w:rsid w:val="004B0A69"/>
    <w:rsid w:val="004C3753"/>
    <w:rsid w:val="004E0464"/>
    <w:rsid w:val="004E0A1D"/>
    <w:rsid w:val="004F19B1"/>
    <w:rsid w:val="00506D18"/>
    <w:rsid w:val="00522BF6"/>
    <w:rsid w:val="00527900"/>
    <w:rsid w:val="00533EA8"/>
    <w:rsid w:val="00541A84"/>
    <w:rsid w:val="005537EE"/>
    <w:rsid w:val="00554CAC"/>
    <w:rsid w:val="00555205"/>
    <w:rsid w:val="00562C63"/>
    <w:rsid w:val="00583189"/>
    <w:rsid w:val="005908E8"/>
    <w:rsid w:val="00591899"/>
    <w:rsid w:val="00595B79"/>
    <w:rsid w:val="005B5E3D"/>
    <w:rsid w:val="005D713B"/>
    <w:rsid w:val="005E6900"/>
    <w:rsid w:val="005F018B"/>
    <w:rsid w:val="006578DA"/>
    <w:rsid w:val="006670A3"/>
    <w:rsid w:val="0068412E"/>
    <w:rsid w:val="00695E47"/>
    <w:rsid w:val="006C5389"/>
    <w:rsid w:val="006D09CF"/>
    <w:rsid w:val="006F3FA4"/>
    <w:rsid w:val="00703C56"/>
    <w:rsid w:val="00726018"/>
    <w:rsid w:val="00730EFE"/>
    <w:rsid w:val="0073315B"/>
    <w:rsid w:val="00744472"/>
    <w:rsid w:val="00756E4E"/>
    <w:rsid w:val="0076056D"/>
    <w:rsid w:val="00764D51"/>
    <w:rsid w:val="00781768"/>
    <w:rsid w:val="0079504B"/>
    <w:rsid w:val="00796868"/>
    <w:rsid w:val="007B061A"/>
    <w:rsid w:val="007F0F46"/>
    <w:rsid w:val="00803888"/>
    <w:rsid w:val="00810129"/>
    <w:rsid w:val="0082126C"/>
    <w:rsid w:val="00836A99"/>
    <w:rsid w:val="008438BB"/>
    <w:rsid w:val="008711BF"/>
    <w:rsid w:val="00874E49"/>
    <w:rsid w:val="00885E46"/>
    <w:rsid w:val="008A3450"/>
    <w:rsid w:val="008A795C"/>
    <w:rsid w:val="008B17F1"/>
    <w:rsid w:val="008E0718"/>
    <w:rsid w:val="008F3141"/>
    <w:rsid w:val="00903DC1"/>
    <w:rsid w:val="0090597A"/>
    <w:rsid w:val="009113B5"/>
    <w:rsid w:val="00921249"/>
    <w:rsid w:val="00926322"/>
    <w:rsid w:val="0098539B"/>
    <w:rsid w:val="00987E95"/>
    <w:rsid w:val="009A3361"/>
    <w:rsid w:val="009A36F9"/>
    <w:rsid w:val="00A05FDF"/>
    <w:rsid w:val="00A206BB"/>
    <w:rsid w:val="00A36C63"/>
    <w:rsid w:val="00A540F6"/>
    <w:rsid w:val="00A664F7"/>
    <w:rsid w:val="00A952CF"/>
    <w:rsid w:val="00AA4CF6"/>
    <w:rsid w:val="00AB5DCF"/>
    <w:rsid w:val="00AD7236"/>
    <w:rsid w:val="00B355D9"/>
    <w:rsid w:val="00B42EB7"/>
    <w:rsid w:val="00B43353"/>
    <w:rsid w:val="00BA30E4"/>
    <w:rsid w:val="00BA63E9"/>
    <w:rsid w:val="00BB59ED"/>
    <w:rsid w:val="00BC3012"/>
    <w:rsid w:val="00BD209C"/>
    <w:rsid w:val="00C35212"/>
    <w:rsid w:val="00C44969"/>
    <w:rsid w:val="00C55B9B"/>
    <w:rsid w:val="00C774D1"/>
    <w:rsid w:val="00C86CEE"/>
    <w:rsid w:val="00CE50CE"/>
    <w:rsid w:val="00D06784"/>
    <w:rsid w:val="00D459F7"/>
    <w:rsid w:val="00D471BA"/>
    <w:rsid w:val="00D75FE3"/>
    <w:rsid w:val="00D8674B"/>
    <w:rsid w:val="00D94809"/>
    <w:rsid w:val="00D9721C"/>
    <w:rsid w:val="00DB0E95"/>
    <w:rsid w:val="00DB6CB4"/>
    <w:rsid w:val="00DB7413"/>
    <w:rsid w:val="00DD3686"/>
    <w:rsid w:val="00DE780E"/>
    <w:rsid w:val="00DF3300"/>
    <w:rsid w:val="00E02565"/>
    <w:rsid w:val="00E07AF7"/>
    <w:rsid w:val="00E63F2C"/>
    <w:rsid w:val="00E6744B"/>
    <w:rsid w:val="00E67B80"/>
    <w:rsid w:val="00E92703"/>
    <w:rsid w:val="00EC34D2"/>
    <w:rsid w:val="00EF4183"/>
    <w:rsid w:val="00F51BA0"/>
    <w:rsid w:val="00F64387"/>
    <w:rsid w:val="00F80FD5"/>
    <w:rsid w:val="00FC119C"/>
    <w:rsid w:val="00FD06B8"/>
    <w:rsid w:val="00FD7077"/>
    <w:rsid w:val="00FE3004"/>
    <w:rsid w:val="00FE3305"/>
    <w:rsid w:val="00FE702C"/>
    <w:rsid w:val="00FF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6" type="connector" idref="#_x0000_s1037"/>
        <o:r id="V:Rule17" type="connector" idref="#_x0000_s1031"/>
        <o:r id="V:Rule18" type="connector" idref="#_x0000_s1028"/>
        <o:r id="V:Rule19" type="connector" idref="#_x0000_s1043"/>
        <o:r id="V:Rule20" type="connector" idref="#_x0000_s1026"/>
        <o:r id="V:Rule21" type="connector" idref="#_x0000_s1044"/>
        <o:r id="V:Rule22" type="connector" idref="#_x0000_s1040"/>
        <o:r id="V:Rule23" type="connector" idref="#_x0000_s1029"/>
        <o:r id="V:Rule24" type="connector" idref="#_x0000_s1030"/>
        <o:r id="V:Rule25" type="connector" idref="#_x0000_s1038"/>
        <o:r id="V:Rule26" type="connector" idref="#_x0000_s1041"/>
        <o:r id="V:Rule27" type="connector" idref="#_x0000_s1033"/>
        <o:r id="V:Rule28" type="connector" idref="#_x0000_s1039"/>
        <o:r id="V:Rule29" type="connector" idref="#_x0000_s1042"/>
        <o:r id="V:Rule3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FB5"/>
    <w:rPr>
      <w:i/>
      <w:iCs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A7FB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A7F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A7F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7FB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A7FB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A7FB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A7FB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A7FB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A7FB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7FB5"/>
    <w:pPr>
      <w:ind w:left="720"/>
      <w:contextualSpacing/>
    </w:pPr>
  </w:style>
  <w:style w:type="table" w:styleId="TabloKlavuzu">
    <w:name w:val="Table Grid"/>
    <w:basedOn w:val="NormalTablo"/>
    <w:uiPriority w:val="59"/>
    <w:rsid w:val="00921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86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A7FB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A7FB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A7FB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A7FB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7FB5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A7F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A7F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A7FB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A7FB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2A7FB5"/>
    <w:rPr>
      <w:b/>
      <w:bCs/>
      <w:spacing w:val="0"/>
    </w:rPr>
  </w:style>
  <w:style w:type="character" w:styleId="Vurgu">
    <w:name w:val="Emphasis"/>
    <w:uiPriority w:val="20"/>
    <w:qFormat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2A7FB5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2A7FB5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2A7FB5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A7FB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A7FB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2A7FB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2A7FB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2A7FB5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2A7FB5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2A7FB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A7FB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INAVLAR%20FAHR&#304;\SINAV%20&#350;ABLONU%20MATEMAT&#304;K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C2BA-84F7-4265-ACE4-B0BEC072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SINAV ŞABLONU MATEMATİK</Template>
  <TotalTime>11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fb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belenköylü</cp:lastModifiedBy>
  <cp:revision>4</cp:revision>
  <cp:lastPrinted>2010-05-06T05:02:00Z</cp:lastPrinted>
  <dcterms:created xsi:type="dcterms:W3CDTF">2010-05-01T11:41:00Z</dcterms:created>
  <dcterms:modified xsi:type="dcterms:W3CDTF">2010-05-06T05:06:00Z</dcterms:modified>
</cp:coreProperties>
</file>